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93E" w:rsidRPr="00CD0D54" w:rsidRDefault="0071093E" w:rsidP="00CD0D54">
      <w:pPr>
        <w:tabs>
          <w:tab w:val="left" w:pos="7938"/>
          <w:tab w:val="left" w:pos="12049"/>
        </w:tabs>
        <w:autoSpaceDE w:val="0"/>
        <w:autoSpaceDN w:val="0"/>
        <w:adjustRightInd w:val="0"/>
        <w:ind w:left="3960"/>
        <w:jc w:val="right"/>
        <w:outlineLvl w:val="1"/>
        <w:rPr>
          <w:sz w:val="22"/>
          <w:szCs w:val="22"/>
        </w:rPr>
      </w:pPr>
      <w:r w:rsidRPr="00CD0D54">
        <w:rPr>
          <w:sz w:val="22"/>
          <w:szCs w:val="22"/>
        </w:rPr>
        <w:t>Приложение 1</w:t>
      </w:r>
    </w:p>
    <w:p w:rsidR="0071093E" w:rsidRPr="00CD0D54" w:rsidRDefault="0071093E" w:rsidP="00CD0D54">
      <w:pPr>
        <w:autoSpaceDE w:val="0"/>
        <w:autoSpaceDN w:val="0"/>
        <w:adjustRightInd w:val="0"/>
        <w:ind w:left="3960"/>
        <w:jc w:val="right"/>
        <w:outlineLvl w:val="1"/>
        <w:rPr>
          <w:sz w:val="22"/>
          <w:szCs w:val="22"/>
        </w:rPr>
      </w:pPr>
      <w:r w:rsidRPr="00CD0D54">
        <w:rPr>
          <w:sz w:val="22"/>
          <w:szCs w:val="22"/>
        </w:rPr>
        <w:t xml:space="preserve">к Порядку разработки, формирования, реализации и проведения оценки эффективности реализации муниципальных программ города Ржева Тверской области </w:t>
      </w:r>
    </w:p>
    <w:p w:rsidR="0071093E" w:rsidRPr="00E13687" w:rsidRDefault="0071093E" w:rsidP="003600EB">
      <w:pPr>
        <w:ind w:left="4820"/>
      </w:pPr>
    </w:p>
    <w:p w:rsidR="0071093E" w:rsidRPr="00E13687" w:rsidRDefault="0071093E" w:rsidP="003600EB">
      <w:pPr>
        <w:ind w:left="12474"/>
      </w:pPr>
    </w:p>
    <w:p w:rsidR="0071093E" w:rsidRDefault="0071093E" w:rsidP="003600EB">
      <w:pPr>
        <w:ind w:left="12474"/>
      </w:pPr>
    </w:p>
    <w:p w:rsidR="0071093E" w:rsidRDefault="0071093E" w:rsidP="003600EB">
      <w:pPr>
        <w:ind w:left="12474"/>
      </w:pPr>
    </w:p>
    <w:p w:rsidR="0071093E" w:rsidRDefault="0071093E" w:rsidP="003600EB">
      <w:pPr>
        <w:ind w:left="12474"/>
      </w:pPr>
    </w:p>
    <w:p w:rsidR="0071093E" w:rsidRDefault="0071093E" w:rsidP="003600EB">
      <w:pPr>
        <w:ind w:left="12474"/>
      </w:pPr>
    </w:p>
    <w:p w:rsidR="0071093E" w:rsidRDefault="0071093E" w:rsidP="003600EB">
      <w:pPr>
        <w:ind w:left="12474"/>
      </w:pPr>
    </w:p>
    <w:p w:rsidR="0071093E" w:rsidRPr="00E13687" w:rsidRDefault="0071093E" w:rsidP="003600EB">
      <w:pPr>
        <w:ind w:left="12474"/>
      </w:pPr>
    </w:p>
    <w:p w:rsidR="0071093E" w:rsidRDefault="0071093E" w:rsidP="003600EB">
      <w:pPr>
        <w:ind w:left="12474"/>
      </w:pPr>
    </w:p>
    <w:p w:rsidR="0071093E" w:rsidRPr="00E13687" w:rsidRDefault="0071093E" w:rsidP="003600EB">
      <w:pPr>
        <w:ind w:left="12474"/>
      </w:pPr>
    </w:p>
    <w:p w:rsidR="0071093E" w:rsidRPr="00E13687" w:rsidRDefault="0071093E" w:rsidP="003600EB">
      <w:pPr>
        <w:ind w:left="12474"/>
      </w:pPr>
    </w:p>
    <w:p w:rsidR="0071093E" w:rsidRPr="00E13687" w:rsidRDefault="0071093E" w:rsidP="003600EB">
      <w:pPr>
        <w:autoSpaceDE w:val="0"/>
        <w:autoSpaceDN w:val="0"/>
        <w:adjustRightInd w:val="0"/>
        <w:ind w:firstLine="540"/>
        <w:jc w:val="both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  <w:r w:rsidRPr="00E13687">
        <w:t xml:space="preserve">МУНИЦИПАЛЬНАЯ ПРОГРАММА </w:t>
      </w:r>
    </w:p>
    <w:p w:rsidR="0071093E" w:rsidRDefault="0071093E" w:rsidP="003A3CCE">
      <w:pPr>
        <w:tabs>
          <w:tab w:val="center" w:pos="4677"/>
          <w:tab w:val="left" w:pos="7140"/>
        </w:tabs>
        <w:autoSpaceDE w:val="0"/>
        <w:autoSpaceDN w:val="0"/>
        <w:adjustRightInd w:val="0"/>
      </w:pPr>
      <w:r w:rsidRPr="00E13687">
        <w:tab/>
      </w:r>
      <w:r>
        <w:t>города Ржева Тверской области</w:t>
      </w:r>
    </w:p>
    <w:p w:rsidR="0071093E" w:rsidRPr="003A3CCE" w:rsidRDefault="0071093E" w:rsidP="003A3CCE">
      <w:pPr>
        <w:tabs>
          <w:tab w:val="center" w:pos="4677"/>
          <w:tab w:val="left" w:pos="7140"/>
        </w:tabs>
        <w:autoSpaceDE w:val="0"/>
        <w:autoSpaceDN w:val="0"/>
        <w:adjustRightInd w:val="0"/>
      </w:pPr>
    </w:p>
    <w:p w:rsidR="0071093E" w:rsidRPr="00E423FE" w:rsidRDefault="0071093E" w:rsidP="003600EB">
      <w:pPr>
        <w:autoSpaceDE w:val="0"/>
        <w:autoSpaceDN w:val="0"/>
        <w:adjustRightInd w:val="0"/>
        <w:jc w:val="center"/>
      </w:pPr>
      <w:r w:rsidRPr="00E423FE">
        <w:t>«___________________________________________________________»</w:t>
      </w:r>
    </w:p>
    <w:p w:rsidR="0071093E" w:rsidRPr="00E13687" w:rsidRDefault="0071093E" w:rsidP="00DB7D43">
      <w:pPr>
        <w:jc w:val="center"/>
      </w:pPr>
      <w:r w:rsidRPr="00E423FE">
        <w:rPr>
          <w:i/>
          <w:iCs/>
        </w:rPr>
        <w:t>(</w:t>
      </w:r>
      <w:r w:rsidRPr="00E423FE">
        <w:t>наименование муниципальной программы)</w:t>
      </w:r>
    </w:p>
    <w:p w:rsidR="0071093E" w:rsidRPr="00E13687" w:rsidRDefault="0071093E" w:rsidP="00DB7D43">
      <w:pPr>
        <w:jc w:val="center"/>
        <w:rPr>
          <w:i/>
          <w:iCs/>
        </w:rPr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DB7D43">
      <w:pPr>
        <w:autoSpaceDE w:val="0"/>
        <w:autoSpaceDN w:val="0"/>
        <w:adjustRightInd w:val="0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3600EB">
      <w:pPr>
        <w:autoSpaceDE w:val="0"/>
        <w:autoSpaceDN w:val="0"/>
        <w:adjustRightInd w:val="0"/>
        <w:jc w:val="center"/>
      </w:pPr>
    </w:p>
    <w:p w:rsidR="0071093E" w:rsidRPr="00E13687" w:rsidRDefault="0071093E" w:rsidP="00DB7D43">
      <w:pPr>
        <w:autoSpaceDE w:val="0"/>
        <w:autoSpaceDN w:val="0"/>
        <w:adjustRightInd w:val="0"/>
        <w:jc w:val="center"/>
      </w:pPr>
      <w:r>
        <w:t>город Ржев</w:t>
      </w:r>
    </w:p>
    <w:p w:rsidR="0071093E" w:rsidRDefault="0071093E" w:rsidP="00E423FE">
      <w:pPr>
        <w:tabs>
          <w:tab w:val="center" w:pos="4677"/>
          <w:tab w:val="left" w:pos="8205"/>
        </w:tabs>
        <w:autoSpaceDE w:val="0"/>
        <w:autoSpaceDN w:val="0"/>
        <w:adjustRightInd w:val="0"/>
      </w:pPr>
      <w:r>
        <w:tab/>
      </w:r>
      <w:r w:rsidRPr="00E13687">
        <w:t xml:space="preserve">20__ </w:t>
      </w:r>
      <w:r>
        <w:tab/>
      </w:r>
    </w:p>
    <w:p w:rsidR="0071093E" w:rsidRDefault="0071093E" w:rsidP="00E423FE">
      <w:pPr>
        <w:tabs>
          <w:tab w:val="center" w:pos="4677"/>
          <w:tab w:val="left" w:pos="8205"/>
        </w:tabs>
        <w:autoSpaceDE w:val="0"/>
        <w:autoSpaceDN w:val="0"/>
        <w:adjustRightInd w:val="0"/>
      </w:pPr>
    </w:p>
    <w:p w:rsidR="0071093E" w:rsidRDefault="0071093E" w:rsidP="00B65CFD">
      <w:pPr>
        <w:tabs>
          <w:tab w:val="left" w:pos="5387"/>
          <w:tab w:val="left" w:pos="6663"/>
        </w:tabs>
        <w:autoSpaceDE w:val="0"/>
        <w:autoSpaceDN w:val="0"/>
        <w:adjustRightInd w:val="0"/>
        <w:ind w:left="5040"/>
        <w:jc w:val="right"/>
        <w:outlineLvl w:val="1"/>
      </w:pPr>
    </w:p>
    <w:p w:rsidR="0071093E" w:rsidRDefault="0071093E" w:rsidP="00B65CFD">
      <w:pPr>
        <w:tabs>
          <w:tab w:val="left" w:pos="5387"/>
          <w:tab w:val="left" w:pos="6663"/>
        </w:tabs>
        <w:autoSpaceDE w:val="0"/>
        <w:autoSpaceDN w:val="0"/>
        <w:adjustRightInd w:val="0"/>
        <w:ind w:left="5040"/>
        <w:jc w:val="right"/>
        <w:outlineLvl w:val="1"/>
      </w:pPr>
    </w:p>
    <w:p w:rsidR="0071093E" w:rsidRDefault="0071093E" w:rsidP="00B65CFD">
      <w:pPr>
        <w:tabs>
          <w:tab w:val="left" w:pos="5387"/>
          <w:tab w:val="left" w:pos="6663"/>
        </w:tabs>
        <w:autoSpaceDE w:val="0"/>
        <w:autoSpaceDN w:val="0"/>
        <w:adjustRightInd w:val="0"/>
        <w:ind w:left="5040"/>
        <w:jc w:val="right"/>
        <w:outlineLvl w:val="1"/>
      </w:pPr>
    </w:p>
    <w:p w:rsidR="0071093E" w:rsidRDefault="0071093E" w:rsidP="00B65CFD">
      <w:pPr>
        <w:tabs>
          <w:tab w:val="left" w:pos="5387"/>
          <w:tab w:val="left" w:pos="6663"/>
        </w:tabs>
        <w:autoSpaceDE w:val="0"/>
        <w:autoSpaceDN w:val="0"/>
        <w:adjustRightInd w:val="0"/>
        <w:ind w:left="5040"/>
        <w:jc w:val="right"/>
        <w:outlineLvl w:val="1"/>
      </w:pPr>
    </w:p>
    <w:p w:rsidR="0071093E" w:rsidRPr="00CD0D54" w:rsidRDefault="0071093E" w:rsidP="00CD0D54">
      <w:pPr>
        <w:tabs>
          <w:tab w:val="left" w:pos="5387"/>
          <w:tab w:val="left" w:pos="6663"/>
        </w:tabs>
        <w:autoSpaceDE w:val="0"/>
        <w:autoSpaceDN w:val="0"/>
        <w:adjustRightInd w:val="0"/>
        <w:ind w:left="3960"/>
        <w:jc w:val="right"/>
        <w:outlineLvl w:val="1"/>
        <w:rPr>
          <w:sz w:val="22"/>
          <w:szCs w:val="22"/>
        </w:rPr>
      </w:pPr>
      <w:r w:rsidRPr="00CD0D54">
        <w:rPr>
          <w:sz w:val="22"/>
          <w:szCs w:val="22"/>
        </w:rPr>
        <w:t>Приложение 2</w:t>
      </w:r>
    </w:p>
    <w:p w:rsidR="0071093E" w:rsidRPr="00CD0D54" w:rsidRDefault="0071093E" w:rsidP="00CD0D54">
      <w:pPr>
        <w:tabs>
          <w:tab w:val="left" w:pos="5387"/>
        </w:tabs>
        <w:autoSpaceDE w:val="0"/>
        <w:autoSpaceDN w:val="0"/>
        <w:adjustRightInd w:val="0"/>
        <w:ind w:left="3960"/>
        <w:jc w:val="right"/>
        <w:outlineLvl w:val="1"/>
        <w:rPr>
          <w:sz w:val="22"/>
          <w:szCs w:val="22"/>
        </w:rPr>
      </w:pPr>
      <w:r w:rsidRPr="00CD0D54">
        <w:rPr>
          <w:sz w:val="22"/>
          <w:szCs w:val="22"/>
        </w:rPr>
        <w:t xml:space="preserve">к Порядку разработки, формирования, реализации и проведения оценки эффективности реализации муниципальных программ города Ржева Тверской области </w:t>
      </w:r>
    </w:p>
    <w:p w:rsidR="0071093E" w:rsidRDefault="0071093E" w:rsidP="00B65CFD">
      <w:pPr>
        <w:autoSpaceDE w:val="0"/>
        <w:autoSpaceDN w:val="0"/>
        <w:adjustRightInd w:val="0"/>
        <w:jc w:val="center"/>
        <w:rPr>
          <w:caps/>
        </w:rPr>
      </w:pPr>
    </w:p>
    <w:p w:rsidR="0071093E" w:rsidRDefault="0071093E" w:rsidP="00B65CFD">
      <w:pPr>
        <w:autoSpaceDE w:val="0"/>
        <w:autoSpaceDN w:val="0"/>
        <w:adjustRightInd w:val="0"/>
        <w:jc w:val="center"/>
        <w:rPr>
          <w:caps/>
        </w:rPr>
      </w:pPr>
    </w:p>
    <w:p w:rsidR="0071093E" w:rsidRDefault="0071093E" w:rsidP="00B65CFD">
      <w:pPr>
        <w:autoSpaceDE w:val="0"/>
        <w:autoSpaceDN w:val="0"/>
        <w:adjustRightInd w:val="0"/>
        <w:rPr>
          <w:caps/>
        </w:rPr>
      </w:pPr>
    </w:p>
    <w:p w:rsidR="0071093E" w:rsidRDefault="0071093E" w:rsidP="00B65CFD">
      <w:pPr>
        <w:autoSpaceDE w:val="0"/>
        <w:autoSpaceDN w:val="0"/>
        <w:adjustRightInd w:val="0"/>
        <w:jc w:val="center"/>
        <w:rPr>
          <w:caps/>
        </w:rPr>
      </w:pPr>
    </w:p>
    <w:p w:rsidR="0071093E" w:rsidRPr="00C614A0" w:rsidRDefault="0071093E" w:rsidP="00B65CFD">
      <w:pPr>
        <w:autoSpaceDE w:val="0"/>
        <w:autoSpaceDN w:val="0"/>
        <w:adjustRightInd w:val="0"/>
        <w:jc w:val="center"/>
        <w:rPr>
          <w:caps/>
        </w:rPr>
      </w:pPr>
    </w:p>
    <w:p w:rsidR="0071093E" w:rsidRPr="00C614A0" w:rsidRDefault="0071093E" w:rsidP="00B65CFD">
      <w:pPr>
        <w:autoSpaceDE w:val="0"/>
        <w:autoSpaceDN w:val="0"/>
        <w:adjustRightInd w:val="0"/>
        <w:jc w:val="center"/>
      </w:pPr>
      <w:r w:rsidRPr="00C614A0">
        <w:t>Паспорт</w:t>
      </w:r>
    </w:p>
    <w:p w:rsidR="0071093E" w:rsidRPr="00C614A0" w:rsidRDefault="0071093E" w:rsidP="00B65CFD">
      <w:pPr>
        <w:autoSpaceDE w:val="0"/>
        <w:autoSpaceDN w:val="0"/>
        <w:adjustRightInd w:val="0"/>
        <w:jc w:val="center"/>
      </w:pPr>
      <w:r w:rsidRPr="00C614A0">
        <w:t xml:space="preserve">муниципальной программы </w:t>
      </w:r>
    </w:p>
    <w:p w:rsidR="0071093E" w:rsidRPr="00C97DDB" w:rsidRDefault="0071093E" w:rsidP="00B65CFD">
      <w:pPr>
        <w:tabs>
          <w:tab w:val="center" w:pos="4677"/>
          <w:tab w:val="left" w:pos="7140"/>
        </w:tabs>
        <w:autoSpaceDE w:val="0"/>
        <w:autoSpaceDN w:val="0"/>
        <w:adjustRightInd w:val="0"/>
        <w:rPr>
          <w:highlight w:val="yellow"/>
        </w:rPr>
      </w:pPr>
      <w:r w:rsidRPr="00C614A0">
        <w:tab/>
      </w:r>
      <w:r w:rsidRPr="00C97DDB">
        <w:t>города Ржева Тверской области</w:t>
      </w:r>
    </w:p>
    <w:p w:rsidR="0071093E" w:rsidRPr="00DE0882" w:rsidRDefault="0071093E" w:rsidP="00B65CFD">
      <w:pPr>
        <w:autoSpaceDE w:val="0"/>
        <w:autoSpaceDN w:val="0"/>
        <w:adjustRightInd w:val="0"/>
      </w:pPr>
    </w:p>
    <w:p w:rsidR="0071093E" w:rsidRPr="00C614A0" w:rsidRDefault="0071093E" w:rsidP="00B65CFD">
      <w:pPr>
        <w:autoSpaceDE w:val="0"/>
        <w:autoSpaceDN w:val="0"/>
        <w:adjustRightInd w:val="0"/>
        <w:jc w:val="center"/>
      </w:pPr>
    </w:p>
    <w:p w:rsidR="0071093E" w:rsidRPr="00C614A0" w:rsidRDefault="0071093E" w:rsidP="00B65CFD">
      <w:pPr>
        <w:autoSpaceDE w:val="0"/>
        <w:autoSpaceDN w:val="0"/>
        <w:adjustRightInd w:val="0"/>
        <w:ind w:firstLine="540"/>
        <w:jc w:val="both"/>
      </w:pPr>
    </w:p>
    <w:tbl>
      <w:tblPr>
        <w:tblW w:w="5000" w:type="pct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95"/>
        <w:gridCol w:w="6284"/>
      </w:tblGrid>
      <w:tr w:rsidR="0071093E" w:rsidRPr="00C614A0">
        <w:trPr>
          <w:cantSplit/>
          <w:trHeight w:val="240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93E" w:rsidRPr="00C614A0" w:rsidRDefault="0071093E" w:rsidP="006F4F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14A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6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93E" w:rsidRPr="00C614A0" w:rsidRDefault="0071093E" w:rsidP="006F4F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93E" w:rsidRPr="00C614A0">
        <w:trPr>
          <w:cantSplit/>
          <w:trHeight w:val="360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93E" w:rsidRPr="00C614A0" w:rsidRDefault="0071093E" w:rsidP="006F4F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администратор </w:t>
            </w:r>
            <w:r w:rsidRPr="00C614A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6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93E" w:rsidRPr="00C614A0" w:rsidRDefault="0071093E" w:rsidP="006F4F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93E" w:rsidRPr="00C614A0">
        <w:trPr>
          <w:cantSplit/>
          <w:trHeight w:val="240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93E" w:rsidRPr="00C614A0" w:rsidRDefault="0071093E" w:rsidP="006F4F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Администраторы </w:t>
            </w:r>
            <w:r w:rsidRPr="00C614A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программы </w:t>
            </w:r>
          </w:p>
        </w:tc>
        <w:tc>
          <w:tcPr>
            <w:tcW w:w="6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93E" w:rsidRPr="00C614A0" w:rsidRDefault="0071093E" w:rsidP="006F4F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93E" w:rsidRPr="00C614A0">
        <w:trPr>
          <w:cantSplit/>
          <w:trHeight w:val="336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93E" w:rsidRPr="00C614A0" w:rsidRDefault="0071093E" w:rsidP="006F4F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14A0">
              <w:rPr>
                <w:rFonts w:ascii="Times New Roman" w:hAnsi="Times New Roman" w:cs="Times New Roman"/>
                <w:sz w:val="24"/>
                <w:szCs w:val="24"/>
              </w:rPr>
              <w:t>Срок реализации муниципальной программы</w:t>
            </w:r>
          </w:p>
        </w:tc>
        <w:tc>
          <w:tcPr>
            <w:tcW w:w="6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93E" w:rsidRPr="00C614A0" w:rsidRDefault="0071093E" w:rsidP="006F4F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93E" w:rsidRPr="00C614A0">
        <w:trPr>
          <w:cantSplit/>
          <w:trHeight w:val="240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93E" w:rsidRPr="00C614A0" w:rsidRDefault="0071093E" w:rsidP="006F4F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14A0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93E" w:rsidRPr="00C614A0" w:rsidRDefault="0071093E" w:rsidP="006F4F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93E" w:rsidRPr="00C614A0">
        <w:trPr>
          <w:cantSplit/>
          <w:trHeight w:val="240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93E" w:rsidRPr="00C614A0" w:rsidRDefault="0071093E" w:rsidP="006F4F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14A0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6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93E" w:rsidRPr="00C614A0" w:rsidRDefault="0071093E" w:rsidP="006F4F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93E" w:rsidRPr="00C614A0">
        <w:trPr>
          <w:cantSplit/>
          <w:trHeight w:val="529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93E" w:rsidRPr="00C614A0" w:rsidRDefault="0071093E" w:rsidP="006F4F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14A0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93E" w:rsidRPr="00C614A0" w:rsidRDefault="0071093E" w:rsidP="006F4F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093E" w:rsidRPr="00C614A0">
        <w:trPr>
          <w:cantSplit/>
          <w:trHeight w:val="1146"/>
        </w:trPr>
        <w:tc>
          <w:tcPr>
            <w:tcW w:w="3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93E" w:rsidRPr="00C614A0" w:rsidRDefault="0071093E" w:rsidP="006F4F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614A0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 по годам ее реализации  в разрезе подпрограмм</w:t>
            </w:r>
          </w:p>
        </w:tc>
        <w:tc>
          <w:tcPr>
            <w:tcW w:w="6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093E" w:rsidRPr="00C614A0" w:rsidRDefault="0071093E" w:rsidP="006F4F9E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93E" w:rsidRPr="00C614A0" w:rsidRDefault="0071093E" w:rsidP="00B65CFD">
      <w:pPr>
        <w:shd w:val="clear" w:color="auto" w:fill="FFFFFF"/>
        <w:autoSpaceDE w:val="0"/>
        <w:autoSpaceDN w:val="0"/>
        <w:adjustRightInd w:val="0"/>
        <w:ind w:left="4860"/>
        <w:jc w:val="both"/>
        <w:outlineLvl w:val="1"/>
      </w:pPr>
    </w:p>
    <w:p w:rsidR="0071093E" w:rsidRPr="00C614A0" w:rsidRDefault="0071093E" w:rsidP="00B65CFD">
      <w:pPr>
        <w:pStyle w:val="ConsPlusTitle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1093E" w:rsidRPr="00E13687" w:rsidRDefault="0071093E" w:rsidP="00E13687">
      <w:pPr>
        <w:autoSpaceDE w:val="0"/>
        <w:autoSpaceDN w:val="0"/>
        <w:adjustRightInd w:val="0"/>
        <w:jc w:val="center"/>
      </w:pPr>
    </w:p>
    <w:sectPr w:rsidR="0071093E" w:rsidRPr="00E13687" w:rsidSect="00CD0D54">
      <w:headerReference w:type="default" r:id="rId7"/>
      <w:pgSz w:w="11906" w:h="16838"/>
      <w:pgMar w:top="1134" w:right="566" w:bottom="1134" w:left="1701" w:header="709" w:footer="709" w:gutter="0"/>
      <w:pgNumType w:start="3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93E" w:rsidRDefault="0071093E">
      <w:r>
        <w:separator/>
      </w:r>
    </w:p>
  </w:endnote>
  <w:endnote w:type="continuationSeparator" w:id="1">
    <w:p w:rsidR="0071093E" w:rsidRDefault="00710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93E" w:rsidRDefault="0071093E">
      <w:r>
        <w:separator/>
      </w:r>
    </w:p>
  </w:footnote>
  <w:footnote w:type="continuationSeparator" w:id="1">
    <w:p w:rsidR="0071093E" w:rsidRDefault="007109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93E" w:rsidRDefault="0071093E" w:rsidP="00DB02EA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A72ABA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4AC7777C"/>
    <w:multiLevelType w:val="hybridMultilevel"/>
    <w:tmpl w:val="2E2A7532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00EB"/>
    <w:rsid w:val="000067D7"/>
    <w:rsid w:val="00012FCD"/>
    <w:rsid w:val="00014BC8"/>
    <w:rsid w:val="00020A93"/>
    <w:rsid w:val="00022D1C"/>
    <w:rsid w:val="00027F77"/>
    <w:rsid w:val="00033657"/>
    <w:rsid w:val="0003485F"/>
    <w:rsid w:val="00036E34"/>
    <w:rsid w:val="00042738"/>
    <w:rsid w:val="00043D2E"/>
    <w:rsid w:val="00052741"/>
    <w:rsid w:val="00070F14"/>
    <w:rsid w:val="0007213A"/>
    <w:rsid w:val="00091010"/>
    <w:rsid w:val="00092037"/>
    <w:rsid w:val="00094663"/>
    <w:rsid w:val="000A19F8"/>
    <w:rsid w:val="000A1C4B"/>
    <w:rsid w:val="000A4864"/>
    <w:rsid w:val="000B475B"/>
    <w:rsid w:val="000B79E3"/>
    <w:rsid w:val="000F0605"/>
    <w:rsid w:val="000F5697"/>
    <w:rsid w:val="000F79A4"/>
    <w:rsid w:val="0010679E"/>
    <w:rsid w:val="00107AE4"/>
    <w:rsid w:val="00110E67"/>
    <w:rsid w:val="00112842"/>
    <w:rsid w:val="00113CBE"/>
    <w:rsid w:val="00123267"/>
    <w:rsid w:val="0012486C"/>
    <w:rsid w:val="00130BEE"/>
    <w:rsid w:val="00132B1E"/>
    <w:rsid w:val="00132E13"/>
    <w:rsid w:val="001334B9"/>
    <w:rsid w:val="00133D71"/>
    <w:rsid w:val="00135734"/>
    <w:rsid w:val="00135DA0"/>
    <w:rsid w:val="00140943"/>
    <w:rsid w:val="0015439C"/>
    <w:rsid w:val="00155090"/>
    <w:rsid w:val="00170190"/>
    <w:rsid w:val="00170F0E"/>
    <w:rsid w:val="00175624"/>
    <w:rsid w:val="00191CCD"/>
    <w:rsid w:val="00192B22"/>
    <w:rsid w:val="001948CC"/>
    <w:rsid w:val="00195026"/>
    <w:rsid w:val="001950F5"/>
    <w:rsid w:val="00196129"/>
    <w:rsid w:val="001A2CC7"/>
    <w:rsid w:val="001B08EC"/>
    <w:rsid w:val="001B6989"/>
    <w:rsid w:val="001C15D6"/>
    <w:rsid w:val="001C35A3"/>
    <w:rsid w:val="001C48B0"/>
    <w:rsid w:val="001C59FD"/>
    <w:rsid w:val="001C67A8"/>
    <w:rsid w:val="001C765A"/>
    <w:rsid w:val="001E5765"/>
    <w:rsid w:val="001F4085"/>
    <w:rsid w:val="001F782A"/>
    <w:rsid w:val="00206C96"/>
    <w:rsid w:val="002071AD"/>
    <w:rsid w:val="00212726"/>
    <w:rsid w:val="00216D6F"/>
    <w:rsid w:val="00217205"/>
    <w:rsid w:val="00217DDF"/>
    <w:rsid w:val="00221C44"/>
    <w:rsid w:val="00223CAC"/>
    <w:rsid w:val="00224F35"/>
    <w:rsid w:val="002424E7"/>
    <w:rsid w:val="00243FF1"/>
    <w:rsid w:val="00246697"/>
    <w:rsid w:val="00247181"/>
    <w:rsid w:val="00254081"/>
    <w:rsid w:val="00255160"/>
    <w:rsid w:val="00260594"/>
    <w:rsid w:val="00260CE5"/>
    <w:rsid w:val="00264B14"/>
    <w:rsid w:val="00265A1D"/>
    <w:rsid w:val="00267591"/>
    <w:rsid w:val="00277619"/>
    <w:rsid w:val="00280847"/>
    <w:rsid w:val="00282D04"/>
    <w:rsid w:val="00287C7A"/>
    <w:rsid w:val="00290EAA"/>
    <w:rsid w:val="0029146F"/>
    <w:rsid w:val="002A4371"/>
    <w:rsid w:val="002A786E"/>
    <w:rsid w:val="002B047A"/>
    <w:rsid w:val="002B673C"/>
    <w:rsid w:val="002B6A89"/>
    <w:rsid w:val="002C183F"/>
    <w:rsid w:val="002C1ED1"/>
    <w:rsid w:val="002C3943"/>
    <w:rsid w:val="002C3EE8"/>
    <w:rsid w:val="002D41EE"/>
    <w:rsid w:val="002D4261"/>
    <w:rsid w:val="002D489A"/>
    <w:rsid w:val="002D5928"/>
    <w:rsid w:val="002E1035"/>
    <w:rsid w:val="002E3FD5"/>
    <w:rsid w:val="002E67E2"/>
    <w:rsid w:val="002E7CF8"/>
    <w:rsid w:val="002F3324"/>
    <w:rsid w:val="0030236D"/>
    <w:rsid w:val="00304B2D"/>
    <w:rsid w:val="0031067B"/>
    <w:rsid w:val="003307B1"/>
    <w:rsid w:val="003343EE"/>
    <w:rsid w:val="00335349"/>
    <w:rsid w:val="0033617C"/>
    <w:rsid w:val="00341170"/>
    <w:rsid w:val="00343B0A"/>
    <w:rsid w:val="00344E04"/>
    <w:rsid w:val="00353B4D"/>
    <w:rsid w:val="00357BAC"/>
    <w:rsid w:val="003600EB"/>
    <w:rsid w:val="003662DB"/>
    <w:rsid w:val="003664C6"/>
    <w:rsid w:val="00371130"/>
    <w:rsid w:val="0039411D"/>
    <w:rsid w:val="00396EDB"/>
    <w:rsid w:val="003A15D1"/>
    <w:rsid w:val="003A201A"/>
    <w:rsid w:val="003A3CCE"/>
    <w:rsid w:val="003A5204"/>
    <w:rsid w:val="003B5E9F"/>
    <w:rsid w:val="003C6957"/>
    <w:rsid w:val="003C7676"/>
    <w:rsid w:val="003D1D7B"/>
    <w:rsid w:val="003D3E7C"/>
    <w:rsid w:val="003D4887"/>
    <w:rsid w:val="003D51B1"/>
    <w:rsid w:val="003E1853"/>
    <w:rsid w:val="003E2C81"/>
    <w:rsid w:val="003E6140"/>
    <w:rsid w:val="003F1C40"/>
    <w:rsid w:val="003F2708"/>
    <w:rsid w:val="003F5E8D"/>
    <w:rsid w:val="004000E6"/>
    <w:rsid w:val="00400C5D"/>
    <w:rsid w:val="00403317"/>
    <w:rsid w:val="00404E7E"/>
    <w:rsid w:val="004057D3"/>
    <w:rsid w:val="00411598"/>
    <w:rsid w:val="00413CA1"/>
    <w:rsid w:val="0041646A"/>
    <w:rsid w:val="00417F2B"/>
    <w:rsid w:val="004201B8"/>
    <w:rsid w:val="004246C4"/>
    <w:rsid w:val="00441A9B"/>
    <w:rsid w:val="00445D60"/>
    <w:rsid w:val="00447BFD"/>
    <w:rsid w:val="00451949"/>
    <w:rsid w:val="004619E1"/>
    <w:rsid w:val="0047252F"/>
    <w:rsid w:val="00477F74"/>
    <w:rsid w:val="00483592"/>
    <w:rsid w:val="004909D8"/>
    <w:rsid w:val="00492091"/>
    <w:rsid w:val="00495594"/>
    <w:rsid w:val="00496E6C"/>
    <w:rsid w:val="004978AB"/>
    <w:rsid w:val="004A1351"/>
    <w:rsid w:val="004C09F7"/>
    <w:rsid w:val="004C7278"/>
    <w:rsid w:val="004D5D99"/>
    <w:rsid w:val="004D73A8"/>
    <w:rsid w:val="004E305F"/>
    <w:rsid w:val="004E322E"/>
    <w:rsid w:val="004E33E0"/>
    <w:rsid w:val="004E4F67"/>
    <w:rsid w:val="004F2F1D"/>
    <w:rsid w:val="005009B4"/>
    <w:rsid w:val="005011B8"/>
    <w:rsid w:val="00502E5C"/>
    <w:rsid w:val="0050793B"/>
    <w:rsid w:val="00513865"/>
    <w:rsid w:val="005159E7"/>
    <w:rsid w:val="00525B59"/>
    <w:rsid w:val="005307AB"/>
    <w:rsid w:val="0054035D"/>
    <w:rsid w:val="00541934"/>
    <w:rsid w:val="005528BD"/>
    <w:rsid w:val="00560462"/>
    <w:rsid w:val="0056228A"/>
    <w:rsid w:val="005717C8"/>
    <w:rsid w:val="0057633D"/>
    <w:rsid w:val="00576D4E"/>
    <w:rsid w:val="00576E6F"/>
    <w:rsid w:val="005803B3"/>
    <w:rsid w:val="005810B4"/>
    <w:rsid w:val="005913DD"/>
    <w:rsid w:val="005919CD"/>
    <w:rsid w:val="00591D5B"/>
    <w:rsid w:val="0059277B"/>
    <w:rsid w:val="00593AC5"/>
    <w:rsid w:val="005949DE"/>
    <w:rsid w:val="005969AB"/>
    <w:rsid w:val="005A31E3"/>
    <w:rsid w:val="005A6A25"/>
    <w:rsid w:val="005B580D"/>
    <w:rsid w:val="005B5ACE"/>
    <w:rsid w:val="005C190A"/>
    <w:rsid w:val="005C2FCC"/>
    <w:rsid w:val="005D01B1"/>
    <w:rsid w:val="005D2B7E"/>
    <w:rsid w:val="005E1380"/>
    <w:rsid w:val="005E17C3"/>
    <w:rsid w:val="005E208F"/>
    <w:rsid w:val="005E4A17"/>
    <w:rsid w:val="005E6BDA"/>
    <w:rsid w:val="005E794B"/>
    <w:rsid w:val="00605EFD"/>
    <w:rsid w:val="00610FFF"/>
    <w:rsid w:val="00613804"/>
    <w:rsid w:val="00615634"/>
    <w:rsid w:val="006252FC"/>
    <w:rsid w:val="00626051"/>
    <w:rsid w:val="00637881"/>
    <w:rsid w:val="00637D6C"/>
    <w:rsid w:val="00644DE2"/>
    <w:rsid w:val="006457C8"/>
    <w:rsid w:val="00647FC7"/>
    <w:rsid w:val="006514F4"/>
    <w:rsid w:val="00654A06"/>
    <w:rsid w:val="006623E1"/>
    <w:rsid w:val="00663F27"/>
    <w:rsid w:val="00663FC3"/>
    <w:rsid w:val="006668FD"/>
    <w:rsid w:val="0067536F"/>
    <w:rsid w:val="00680064"/>
    <w:rsid w:val="00681063"/>
    <w:rsid w:val="00683507"/>
    <w:rsid w:val="006963EE"/>
    <w:rsid w:val="006A38DE"/>
    <w:rsid w:val="006A7572"/>
    <w:rsid w:val="006A75E8"/>
    <w:rsid w:val="006B54CD"/>
    <w:rsid w:val="006B7489"/>
    <w:rsid w:val="006C02F4"/>
    <w:rsid w:val="006C4721"/>
    <w:rsid w:val="006C7410"/>
    <w:rsid w:val="006D39C4"/>
    <w:rsid w:val="006D6E9B"/>
    <w:rsid w:val="006E5B11"/>
    <w:rsid w:val="006F229A"/>
    <w:rsid w:val="006F30A0"/>
    <w:rsid w:val="006F4F9E"/>
    <w:rsid w:val="0070141F"/>
    <w:rsid w:val="00703662"/>
    <w:rsid w:val="00705764"/>
    <w:rsid w:val="0071093E"/>
    <w:rsid w:val="007151F6"/>
    <w:rsid w:val="00716337"/>
    <w:rsid w:val="00716561"/>
    <w:rsid w:val="00716EF1"/>
    <w:rsid w:val="00720A2E"/>
    <w:rsid w:val="007267F2"/>
    <w:rsid w:val="0074108A"/>
    <w:rsid w:val="007466E1"/>
    <w:rsid w:val="007510F8"/>
    <w:rsid w:val="00756A78"/>
    <w:rsid w:val="00760622"/>
    <w:rsid w:val="00760F8D"/>
    <w:rsid w:val="00766177"/>
    <w:rsid w:val="00771DF9"/>
    <w:rsid w:val="00773A2F"/>
    <w:rsid w:val="00776B24"/>
    <w:rsid w:val="00781948"/>
    <w:rsid w:val="00784BAE"/>
    <w:rsid w:val="00784FA2"/>
    <w:rsid w:val="00787262"/>
    <w:rsid w:val="007900EF"/>
    <w:rsid w:val="00796676"/>
    <w:rsid w:val="007A620C"/>
    <w:rsid w:val="007A69C2"/>
    <w:rsid w:val="007A7489"/>
    <w:rsid w:val="007B5680"/>
    <w:rsid w:val="007D31DF"/>
    <w:rsid w:val="007D4D86"/>
    <w:rsid w:val="00802636"/>
    <w:rsid w:val="0080769E"/>
    <w:rsid w:val="008127EE"/>
    <w:rsid w:val="00815185"/>
    <w:rsid w:val="0081521F"/>
    <w:rsid w:val="008178D4"/>
    <w:rsid w:val="00817C1F"/>
    <w:rsid w:val="00833D9C"/>
    <w:rsid w:val="00834446"/>
    <w:rsid w:val="00834F39"/>
    <w:rsid w:val="00844A4B"/>
    <w:rsid w:val="0084534A"/>
    <w:rsid w:val="00847A6E"/>
    <w:rsid w:val="008502A1"/>
    <w:rsid w:val="00856BA9"/>
    <w:rsid w:val="008629D8"/>
    <w:rsid w:val="00863DE0"/>
    <w:rsid w:val="00866D8F"/>
    <w:rsid w:val="0087583A"/>
    <w:rsid w:val="008773CA"/>
    <w:rsid w:val="00882E3D"/>
    <w:rsid w:val="00885D2D"/>
    <w:rsid w:val="00886888"/>
    <w:rsid w:val="00892A69"/>
    <w:rsid w:val="00894851"/>
    <w:rsid w:val="00896CB8"/>
    <w:rsid w:val="008A0C83"/>
    <w:rsid w:val="008A4717"/>
    <w:rsid w:val="008B5380"/>
    <w:rsid w:val="008C0546"/>
    <w:rsid w:val="008C0AD6"/>
    <w:rsid w:val="008C4EAB"/>
    <w:rsid w:val="008C5000"/>
    <w:rsid w:val="008C614F"/>
    <w:rsid w:val="008E4C8B"/>
    <w:rsid w:val="008F0E74"/>
    <w:rsid w:val="008F43B3"/>
    <w:rsid w:val="008F76C5"/>
    <w:rsid w:val="00913B29"/>
    <w:rsid w:val="00914123"/>
    <w:rsid w:val="00917BEE"/>
    <w:rsid w:val="00917C8A"/>
    <w:rsid w:val="00920503"/>
    <w:rsid w:val="009263A7"/>
    <w:rsid w:val="009468C5"/>
    <w:rsid w:val="0094721D"/>
    <w:rsid w:val="0096446E"/>
    <w:rsid w:val="00975FAE"/>
    <w:rsid w:val="00976F7E"/>
    <w:rsid w:val="009817C5"/>
    <w:rsid w:val="00982203"/>
    <w:rsid w:val="00990B8B"/>
    <w:rsid w:val="00997B52"/>
    <w:rsid w:val="009A6FD6"/>
    <w:rsid w:val="009B7CC7"/>
    <w:rsid w:val="009D3DAB"/>
    <w:rsid w:val="009D60A4"/>
    <w:rsid w:val="009E26DB"/>
    <w:rsid w:val="009E2B77"/>
    <w:rsid w:val="009F6E41"/>
    <w:rsid w:val="00A160EB"/>
    <w:rsid w:val="00A16FFC"/>
    <w:rsid w:val="00A17FAC"/>
    <w:rsid w:val="00A249BD"/>
    <w:rsid w:val="00A3036E"/>
    <w:rsid w:val="00A33238"/>
    <w:rsid w:val="00A37365"/>
    <w:rsid w:val="00A42AC3"/>
    <w:rsid w:val="00A43039"/>
    <w:rsid w:val="00A64ED2"/>
    <w:rsid w:val="00A82CCE"/>
    <w:rsid w:val="00A8563A"/>
    <w:rsid w:val="00A871A0"/>
    <w:rsid w:val="00A94857"/>
    <w:rsid w:val="00AA2316"/>
    <w:rsid w:val="00AA5D08"/>
    <w:rsid w:val="00AB6BD3"/>
    <w:rsid w:val="00AB78D6"/>
    <w:rsid w:val="00AD0D54"/>
    <w:rsid w:val="00AD28D5"/>
    <w:rsid w:val="00AD597F"/>
    <w:rsid w:val="00AF2C0F"/>
    <w:rsid w:val="00AF31E2"/>
    <w:rsid w:val="00B1446E"/>
    <w:rsid w:val="00B30422"/>
    <w:rsid w:val="00B36B46"/>
    <w:rsid w:val="00B43161"/>
    <w:rsid w:val="00B44DD6"/>
    <w:rsid w:val="00B451C5"/>
    <w:rsid w:val="00B4665E"/>
    <w:rsid w:val="00B47E4A"/>
    <w:rsid w:val="00B51CA9"/>
    <w:rsid w:val="00B5769C"/>
    <w:rsid w:val="00B6116E"/>
    <w:rsid w:val="00B62D74"/>
    <w:rsid w:val="00B62FF9"/>
    <w:rsid w:val="00B65CFD"/>
    <w:rsid w:val="00B667A9"/>
    <w:rsid w:val="00B71EA4"/>
    <w:rsid w:val="00B72ECC"/>
    <w:rsid w:val="00B843AA"/>
    <w:rsid w:val="00B94B06"/>
    <w:rsid w:val="00B96EDF"/>
    <w:rsid w:val="00B97345"/>
    <w:rsid w:val="00BA0FE4"/>
    <w:rsid w:val="00BA7E21"/>
    <w:rsid w:val="00BB6294"/>
    <w:rsid w:val="00BB7159"/>
    <w:rsid w:val="00BE515D"/>
    <w:rsid w:val="00BF0BEA"/>
    <w:rsid w:val="00BF3713"/>
    <w:rsid w:val="00C16EF7"/>
    <w:rsid w:val="00C25EF1"/>
    <w:rsid w:val="00C30187"/>
    <w:rsid w:val="00C30F3F"/>
    <w:rsid w:val="00C404FF"/>
    <w:rsid w:val="00C46DFF"/>
    <w:rsid w:val="00C5560A"/>
    <w:rsid w:val="00C614A0"/>
    <w:rsid w:val="00C73FB7"/>
    <w:rsid w:val="00C83AD8"/>
    <w:rsid w:val="00C85DF4"/>
    <w:rsid w:val="00C97DDB"/>
    <w:rsid w:val="00CB29A8"/>
    <w:rsid w:val="00CC0450"/>
    <w:rsid w:val="00CC3FFB"/>
    <w:rsid w:val="00CC4DE8"/>
    <w:rsid w:val="00CD0D54"/>
    <w:rsid w:val="00CE4710"/>
    <w:rsid w:val="00CE6F3B"/>
    <w:rsid w:val="00D0409F"/>
    <w:rsid w:val="00D152F6"/>
    <w:rsid w:val="00D17B48"/>
    <w:rsid w:val="00D20191"/>
    <w:rsid w:val="00D24373"/>
    <w:rsid w:val="00D31159"/>
    <w:rsid w:val="00D31989"/>
    <w:rsid w:val="00D36753"/>
    <w:rsid w:val="00D405ED"/>
    <w:rsid w:val="00D45E1F"/>
    <w:rsid w:val="00D55408"/>
    <w:rsid w:val="00D624E7"/>
    <w:rsid w:val="00D67E78"/>
    <w:rsid w:val="00D7041E"/>
    <w:rsid w:val="00D712E8"/>
    <w:rsid w:val="00D75CBA"/>
    <w:rsid w:val="00D77F18"/>
    <w:rsid w:val="00DA4621"/>
    <w:rsid w:val="00DB02EA"/>
    <w:rsid w:val="00DB7D43"/>
    <w:rsid w:val="00DC25B5"/>
    <w:rsid w:val="00DD1E36"/>
    <w:rsid w:val="00DD5F54"/>
    <w:rsid w:val="00DD6464"/>
    <w:rsid w:val="00DE0882"/>
    <w:rsid w:val="00DF0406"/>
    <w:rsid w:val="00DF0940"/>
    <w:rsid w:val="00E00CD4"/>
    <w:rsid w:val="00E05185"/>
    <w:rsid w:val="00E06EEE"/>
    <w:rsid w:val="00E078DE"/>
    <w:rsid w:val="00E13687"/>
    <w:rsid w:val="00E14856"/>
    <w:rsid w:val="00E16C05"/>
    <w:rsid w:val="00E223C0"/>
    <w:rsid w:val="00E256F7"/>
    <w:rsid w:val="00E30CF5"/>
    <w:rsid w:val="00E312B8"/>
    <w:rsid w:val="00E31B2F"/>
    <w:rsid w:val="00E32EF6"/>
    <w:rsid w:val="00E423FE"/>
    <w:rsid w:val="00E440C1"/>
    <w:rsid w:val="00E52594"/>
    <w:rsid w:val="00E60BEE"/>
    <w:rsid w:val="00E61EC9"/>
    <w:rsid w:val="00E63953"/>
    <w:rsid w:val="00E73AE0"/>
    <w:rsid w:val="00E747BB"/>
    <w:rsid w:val="00E85AEA"/>
    <w:rsid w:val="00E86233"/>
    <w:rsid w:val="00E93403"/>
    <w:rsid w:val="00E93E3B"/>
    <w:rsid w:val="00E967D8"/>
    <w:rsid w:val="00EA0D61"/>
    <w:rsid w:val="00EA1AEF"/>
    <w:rsid w:val="00EA1DBB"/>
    <w:rsid w:val="00EB3BE7"/>
    <w:rsid w:val="00EC2729"/>
    <w:rsid w:val="00EC39C1"/>
    <w:rsid w:val="00EC5217"/>
    <w:rsid w:val="00EC5763"/>
    <w:rsid w:val="00EC6A48"/>
    <w:rsid w:val="00ED3A54"/>
    <w:rsid w:val="00ED3F53"/>
    <w:rsid w:val="00ED599C"/>
    <w:rsid w:val="00EE4B35"/>
    <w:rsid w:val="00EE59E9"/>
    <w:rsid w:val="00EE676B"/>
    <w:rsid w:val="00F0279D"/>
    <w:rsid w:val="00F04101"/>
    <w:rsid w:val="00F119C8"/>
    <w:rsid w:val="00F12E2E"/>
    <w:rsid w:val="00F148A8"/>
    <w:rsid w:val="00F201BB"/>
    <w:rsid w:val="00F25E94"/>
    <w:rsid w:val="00F31262"/>
    <w:rsid w:val="00F319BD"/>
    <w:rsid w:val="00F33B1C"/>
    <w:rsid w:val="00F35F7F"/>
    <w:rsid w:val="00F367B8"/>
    <w:rsid w:val="00F37AEB"/>
    <w:rsid w:val="00F41468"/>
    <w:rsid w:val="00F41B99"/>
    <w:rsid w:val="00F44476"/>
    <w:rsid w:val="00F46801"/>
    <w:rsid w:val="00F47633"/>
    <w:rsid w:val="00F51270"/>
    <w:rsid w:val="00F5664E"/>
    <w:rsid w:val="00F62B9F"/>
    <w:rsid w:val="00F6310B"/>
    <w:rsid w:val="00F6473E"/>
    <w:rsid w:val="00F8191D"/>
    <w:rsid w:val="00F90BEE"/>
    <w:rsid w:val="00F93554"/>
    <w:rsid w:val="00F94210"/>
    <w:rsid w:val="00F94E16"/>
    <w:rsid w:val="00FA0266"/>
    <w:rsid w:val="00FA0940"/>
    <w:rsid w:val="00FA0A5D"/>
    <w:rsid w:val="00FB5488"/>
    <w:rsid w:val="00FB58DB"/>
    <w:rsid w:val="00FB6A7B"/>
    <w:rsid w:val="00FC1870"/>
    <w:rsid w:val="00FC1EA4"/>
    <w:rsid w:val="00FC1EDA"/>
    <w:rsid w:val="00FC51EB"/>
    <w:rsid w:val="00FD5C8B"/>
    <w:rsid w:val="00FE154F"/>
    <w:rsid w:val="00FE369F"/>
    <w:rsid w:val="00FE4BC9"/>
    <w:rsid w:val="00FF127D"/>
    <w:rsid w:val="00FF154E"/>
    <w:rsid w:val="00FF5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00EB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600E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aliases w:val="Основной текст 1,Нумерованный список !!"/>
    <w:basedOn w:val="Normal"/>
    <w:link w:val="BodyTextIndentChar"/>
    <w:uiPriority w:val="99"/>
    <w:rsid w:val="003600EB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BodyTextIndentChar">
    <w:name w:val="Body Text Indent Char"/>
    <w:aliases w:val="Основной текст 1 Char,Нумерованный список !! Char"/>
    <w:basedOn w:val="DefaultParagraphFont"/>
    <w:link w:val="BodyTextIndent"/>
    <w:uiPriority w:val="99"/>
    <w:locked/>
    <w:rsid w:val="003600EB"/>
    <w:rPr>
      <w:sz w:val="28"/>
      <w:szCs w:val="28"/>
      <w:lang w:eastAsia="ru-RU"/>
    </w:rPr>
  </w:style>
  <w:style w:type="paragraph" w:customStyle="1" w:styleId="ConsPlusCell">
    <w:name w:val="ConsPlusCell"/>
    <w:uiPriority w:val="99"/>
    <w:rsid w:val="003600EB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DB02E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505F5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DB02EA"/>
  </w:style>
  <w:style w:type="paragraph" w:styleId="Footer">
    <w:name w:val="footer"/>
    <w:basedOn w:val="Normal"/>
    <w:link w:val="FooterChar"/>
    <w:uiPriority w:val="99"/>
    <w:rsid w:val="00DB02E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505F5"/>
    <w:rPr>
      <w:sz w:val="24"/>
      <w:szCs w:val="24"/>
    </w:rPr>
  </w:style>
  <w:style w:type="paragraph" w:customStyle="1" w:styleId="ConsPlusTitle">
    <w:name w:val="ConsPlusTitle"/>
    <w:uiPriority w:val="99"/>
    <w:rsid w:val="0094721D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character" w:customStyle="1" w:styleId="a">
    <w:name w:val="Цветовое выделение"/>
    <w:uiPriority w:val="99"/>
    <w:rsid w:val="0094721D"/>
    <w:rPr>
      <w:b/>
      <w:bCs/>
      <w:color w:val="000080"/>
    </w:rPr>
  </w:style>
  <w:style w:type="paragraph" w:styleId="BalloonText">
    <w:name w:val="Balloon Text"/>
    <w:basedOn w:val="Normal"/>
    <w:link w:val="BalloonTextChar"/>
    <w:uiPriority w:val="99"/>
    <w:semiHidden/>
    <w:rsid w:val="001B69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B6989"/>
    <w:rPr>
      <w:rFonts w:ascii="Tahoma" w:hAnsi="Tahoma" w:cs="Tahoma"/>
      <w:sz w:val="16"/>
      <w:szCs w:val="16"/>
    </w:rPr>
  </w:style>
  <w:style w:type="numbering" w:customStyle="1" w:styleId="2">
    <w:name w:val="Стиль2"/>
    <w:rsid w:val="00D505F5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2</Pages>
  <Words>148</Words>
  <Characters>849</Characters>
  <Application>Microsoft Office Outlook</Application>
  <DocSecurity>0</DocSecurity>
  <Lines>0</Lines>
  <Paragraphs>0</Paragraphs>
  <ScaleCrop>false</ScaleCrop>
  <Company>AS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shng</dc:creator>
  <cp:keywords/>
  <dc:description/>
  <cp:lastModifiedBy>xp</cp:lastModifiedBy>
  <cp:revision>13</cp:revision>
  <cp:lastPrinted>2013-06-20T10:22:00Z</cp:lastPrinted>
  <dcterms:created xsi:type="dcterms:W3CDTF">2013-08-08T13:22:00Z</dcterms:created>
  <dcterms:modified xsi:type="dcterms:W3CDTF">2013-08-30T08:18:00Z</dcterms:modified>
</cp:coreProperties>
</file>